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98128" w14:textId="1FBB36B5" w:rsidR="006B2F86" w:rsidRDefault="00713419" w:rsidP="00E71FC3">
      <w:pPr>
        <w:pStyle w:val="NoSpacing"/>
      </w:pPr>
      <w:r>
        <w:rPr>
          <w:u w:val="single"/>
        </w:rPr>
        <w:t>Clarissa CLOPTON</w:t>
      </w:r>
      <w:r>
        <w:t xml:space="preserve">    </w:t>
      </w:r>
      <w:proofErr w:type="gramStart"/>
      <w:r>
        <w:t xml:space="preserve">   (</w:t>
      </w:r>
      <w:proofErr w:type="gramEnd"/>
      <w:r>
        <w:t>d.1436)</w:t>
      </w:r>
    </w:p>
    <w:p w14:paraId="6C2E6E28" w14:textId="4C44DB68" w:rsidR="00713419" w:rsidRDefault="00713419" w:rsidP="00E71FC3">
      <w:pPr>
        <w:pStyle w:val="NoSpacing"/>
      </w:pPr>
    </w:p>
    <w:p w14:paraId="08A20DC2" w14:textId="4BF6914F" w:rsidR="00713419" w:rsidRDefault="00713419" w:rsidP="00E71FC3">
      <w:pPr>
        <w:pStyle w:val="NoSpacing"/>
      </w:pPr>
    </w:p>
    <w:p w14:paraId="4D3168A1" w14:textId="6C44EA5D" w:rsidR="00713419" w:rsidRDefault="00713419" w:rsidP="00E71FC3">
      <w:pPr>
        <w:pStyle w:val="NoSpacing"/>
      </w:pPr>
      <w:r>
        <w:t>1 = Thomas Scott.  (H.P. p.199)</w:t>
      </w:r>
    </w:p>
    <w:p w14:paraId="2ADFD524" w14:textId="68009A85" w:rsidR="00713419" w:rsidRDefault="00713419" w:rsidP="00E71FC3">
      <w:pPr>
        <w:pStyle w:val="NoSpacing"/>
      </w:pPr>
    </w:p>
    <w:p w14:paraId="7A34D55A" w14:textId="46AD30DC" w:rsidR="00713419" w:rsidRDefault="00713419" w:rsidP="00713419">
      <w:pPr>
        <w:pStyle w:val="NoSpacing"/>
      </w:pPr>
      <w:r>
        <w:t>2 = Robert Clopton of London, draper(q.v.).   (ibid.)</w:t>
      </w:r>
    </w:p>
    <w:p w14:paraId="1C56CADC" w14:textId="77777777" w:rsidR="00713419" w:rsidRDefault="00713419" w:rsidP="00713419">
      <w:pPr>
        <w:rPr>
          <w:sz w:val="24"/>
        </w:rPr>
      </w:pPr>
      <w:r>
        <w:rPr>
          <w:sz w:val="24"/>
        </w:rPr>
        <w:t>Children:</w:t>
      </w:r>
      <w:r>
        <w:rPr>
          <w:sz w:val="24"/>
        </w:rPr>
        <w:tab/>
        <w:t xml:space="preserve">Alice(q.v.) = Henry </w:t>
      </w:r>
      <w:proofErr w:type="spellStart"/>
      <w:r>
        <w:rPr>
          <w:sz w:val="24"/>
        </w:rPr>
        <w:t>Chichele</w:t>
      </w:r>
      <w:proofErr w:type="spellEnd"/>
      <w:r>
        <w:rPr>
          <w:sz w:val="24"/>
        </w:rPr>
        <w:t>, senior(q.v.). (ibid.)</w:t>
      </w:r>
    </w:p>
    <w:p w14:paraId="7D38310C" w14:textId="4F3E66FB" w:rsidR="00713419" w:rsidRDefault="00713419" w:rsidP="00713419">
      <w:pPr>
        <w:pStyle w:val="NoSpacing"/>
      </w:pPr>
      <w:r>
        <w:tab/>
      </w:r>
      <w:r>
        <w:tab/>
        <w:t>John.  (Medieval Merchants p.11)</w:t>
      </w:r>
    </w:p>
    <w:p w14:paraId="28017E22" w14:textId="5C5094C0" w:rsidR="00713419" w:rsidRDefault="00713419" w:rsidP="00713419">
      <w:pPr>
        <w:pStyle w:val="NoSpacing"/>
      </w:pPr>
    </w:p>
    <w:p w14:paraId="1A675EA5" w14:textId="0AA6B211" w:rsidR="00713419" w:rsidRDefault="00713419" w:rsidP="00713419">
      <w:pPr>
        <w:pStyle w:val="NoSpacing"/>
      </w:pPr>
    </w:p>
    <w:p w14:paraId="3809ECA6" w14:textId="471C4ADC" w:rsidR="00713419" w:rsidRPr="00713419" w:rsidRDefault="00713419" w:rsidP="00713419">
      <w:pPr>
        <w:pStyle w:val="NoSpacing"/>
      </w:pPr>
      <w:r>
        <w:t>3 April 2018</w:t>
      </w:r>
      <w:bookmarkStart w:id="0" w:name="_GoBack"/>
      <w:bookmarkEnd w:id="0"/>
    </w:p>
    <w:sectPr w:rsidR="00713419" w:rsidRPr="007134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EA2BA" w14:textId="77777777" w:rsidR="00713419" w:rsidRDefault="00713419" w:rsidP="00E71FC3">
      <w:r>
        <w:separator/>
      </w:r>
    </w:p>
  </w:endnote>
  <w:endnote w:type="continuationSeparator" w:id="0">
    <w:p w14:paraId="7C4F64FC" w14:textId="77777777" w:rsidR="00713419" w:rsidRDefault="007134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333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EE681" w14:textId="77777777" w:rsidR="00713419" w:rsidRDefault="00713419" w:rsidP="00E71FC3">
      <w:r>
        <w:separator/>
      </w:r>
    </w:p>
  </w:footnote>
  <w:footnote w:type="continuationSeparator" w:id="0">
    <w:p w14:paraId="19F9F4FB" w14:textId="77777777" w:rsidR="00713419" w:rsidRDefault="007134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19"/>
    <w:rsid w:val="001A7C09"/>
    <w:rsid w:val="00577BD5"/>
    <w:rsid w:val="00656CBA"/>
    <w:rsid w:val="006A1F77"/>
    <w:rsid w:val="0071341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5758A"/>
  <w15:chartTrackingRefBased/>
  <w15:docId w15:val="{8993C57B-4DA2-4ADB-BD3F-F55FF65A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419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</w:pPr>
    <w:rPr>
      <w:rFonts w:eastAsiaTheme="minorHAnsi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</w:pPr>
    <w:rPr>
      <w:rFonts w:eastAsiaTheme="minorHAnsi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3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2018-04-03T13:38:00Z</dcterms:created>
  <dcterms:modified xsi:type="dcterms:W3CDTF">2018-04-03T13:41:00Z</dcterms:modified>
</cp:coreProperties>
</file>